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9CA" w:rsidRDefault="00F969CA" w:rsidP="00E620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F969CA" w:rsidRDefault="00F969CA" w:rsidP="00E620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  <w:r>
        <w:rPr>
          <w:rFonts w:ascii="Times New Roman" w:hAnsi="Times New Roman"/>
          <w:sz w:val="28"/>
          <w:szCs w:val="28"/>
        </w:rPr>
        <w:br/>
        <w:t>ПОЛОЙСКОГО СЕЛЬСОВЕТА</w:t>
      </w:r>
      <w:r>
        <w:rPr>
          <w:rFonts w:ascii="Times New Roman" w:hAnsi="Times New Roman"/>
          <w:sz w:val="28"/>
          <w:szCs w:val="28"/>
        </w:rPr>
        <w:br/>
        <w:t>КРАСНОЗЕРСКОГО РАЙОНА НОВОСИБИРСКОЙ ОБЛАСТИ</w:t>
      </w:r>
    </w:p>
    <w:p w:rsidR="00F969CA" w:rsidRPr="00410CC0" w:rsidRDefault="00F969CA" w:rsidP="00E620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F969CA" w:rsidRDefault="00F969CA" w:rsidP="00E620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F969CA" w:rsidRDefault="00F969CA" w:rsidP="00E620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(внеочередная семьдесят четвертая сессия)</w:t>
      </w:r>
    </w:p>
    <w:p w:rsidR="00F969CA" w:rsidRDefault="00F969CA" w:rsidP="00E620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9CA" w:rsidRPr="00410CC0" w:rsidRDefault="00F969CA" w:rsidP="00410C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03.03.2020                                   с. Полойка                                           № 284</w:t>
      </w:r>
    </w:p>
    <w:p w:rsidR="00F969CA" w:rsidRPr="005C010B" w:rsidRDefault="00F969CA" w:rsidP="00E62039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  <w:lang w:eastAsia="ru-RU"/>
        </w:rPr>
      </w:pPr>
    </w:p>
    <w:p w:rsidR="00F969CA" w:rsidRPr="005C010B" w:rsidRDefault="00F969CA" w:rsidP="00E6203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 назначении члена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 избирательной комиссии </w:t>
      </w:r>
      <w:r>
        <w:rPr>
          <w:rFonts w:ascii="Times New Roman" w:hAnsi="Times New Roman"/>
          <w:sz w:val="28"/>
          <w:szCs w:val="28"/>
        </w:rPr>
        <w:t>Полойского сельсовета Краснозерского района Новосибирской области с правом решающего голоса</w:t>
      </w:r>
    </w:p>
    <w:p w:rsidR="00F969CA" w:rsidRPr="005C010B" w:rsidRDefault="00F969CA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</w:p>
    <w:p w:rsidR="00F969CA" w:rsidRDefault="00F969CA" w:rsidP="00CD6F7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Рассмотрев предложение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 по кандидатурам для назначения в состав избирательной комиссии</w:t>
      </w:r>
      <w:r>
        <w:rPr>
          <w:rFonts w:ascii="Times New Roman" w:hAnsi="Times New Roman"/>
          <w:sz w:val="28"/>
          <w:szCs w:val="20"/>
          <w:lang w:eastAsia="ru-RU"/>
        </w:rPr>
        <w:t xml:space="preserve"> Полойского сельсовета Краснозерского района Новосибирской области</w:t>
      </w:r>
      <w:r w:rsidRPr="005C010B">
        <w:rPr>
          <w:rFonts w:ascii="Times New Roman" w:hAnsi="Times New Roman"/>
          <w:sz w:val="28"/>
          <w:szCs w:val="20"/>
          <w:lang w:eastAsia="ru-RU"/>
        </w:rPr>
        <w:t>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</w:t>
      </w:r>
      <w:r>
        <w:rPr>
          <w:rFonts w:ascii="Times New Roman" w:hAnsi="Times New Roman"/>
          <w:sz w:val="28"/>
          <w:szCs w:val="20"/>
          <w:lang w:eastAsia="ru-RU"/>
        </w:rPr>
        <w:t>», статьей 35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0"/>
          <w:lang w:eastAsia="ru-RU"/>
        </w:rPr>
        <w:t>Устава Полойского сельсовета Краснозерского района  Новосибирской области,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 Совет</w:t>
      </w:r>
      <w:r>
        <w:rPr>
          <w:rFonts w:ascii="Times New Roman" w:hAnsi="Times New Roman"/>
          <w:sz w:val="28"/>
          <w:szCs w:val="20"/>
          <w:lang w:eastAsia="ru-RU"/>
        </w:rPr>
        <w:t xml:space="preserve"> депутатов Полойского сельсовета Краснозерского района Новосибирской области</w:t>
      </w:r>
    </w:p>
    <w:p w:rsidR="00F969CA" w:rsidRPr="005C010B" w:rsidRDefault="00F969CA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0"/>
          <w:lang w:eastAsia="ru-RU"/>
        </w:rPr>
      </w:pPr>
      <w:r w:rsidRPr="005C010B">
        <w:rPr>
          <w:rFonts w:ascii="Times New Roman" w:hAnsi="Times New Roman"/>
          <w:b/>
          <w:sz w:val="28"/>
          <w:szCs w:val="20"/>
          <w:lang w:eastAsia="ru-RU"/>
        </w:rPr>
        <w:t>РЕШИЛ:</w:t>
      </w:r>
    </w:p>
    <w:p w:rsidR="00F969CA" w:rsidRPr="005C010B" w:rsidRDefault="00F969CA" w:rsidP="00E620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 w:rsidRPr="005C010B">
        <w:rPr>
          <w:rFonts w:ascii="Times New Roman" w:hAnsi="Times New Roman"/>
          <w:sz w:val="28"/>
          <w:szCs w:val="20"/>
          <w:lang w:eastAsia="ru-RU"/>
        </w:rPr>
        <w:t>1.</w:t>
      </w:r>
      <w:r>
        <w:rPr>
          <w:rFonts w:ascii="Times New Roman" w:hAnsi="Times New Roman"/>
          <w:sz w:val="28"/>
          <w:szCs w:val="20"/>
          <w:lang w:eastAsia="ru-RU"/>
        </w:rPr>
        <w:t> Назначи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ть </w:t>
      </w:r>
      <w:r>
        <w:rPr>
          <w:rFonts w:ascii="Times New Roman" w:hAnsi="Times New Roman"/>
          <w:sz w:val="28"/>
          <w:szCs w:val="20"/>
          <w:lang w:eastAsia="ru-RU"/>
        </w:rPr>
        <w:t xml:space="preserve">членом </w:t>
      </w:r>
      <w:r w:rsidRPr="005C010B">
        <w:rPr>
          <w:rFonts w:ascii="Times New Roman" w:hAnsi="Times New Roman"/>
          <w:sz w:val="28"/>
          <w:szCs w:val="20"/>
          <w:lang w:eastAsia="ru-RU"/>
        </w:rPr>
        <w:t>избирательн</w:t>
      </w:r>
      <w:r>
        <w:rPr>
          <w:rFonts w:ascii="Times New Roman" w:hAnsi="Times New Roman"/>
          <w:sz w:val="28"/>
          <w:szCs w:val="20"/>
          <w:lang w:eastAsia="ru-RU"/>
        </w:rPr>
        <w:t>ой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 комисси</w:t>
      </w:r>
      <w:r>
        <w:rPr>
          <w:rFonts w:ascii="Times New Roman" w:hAnsi="Times New Roman"/>
          <w:sz w:val="28"/>
          <w:szCs w:val="20"/>
          <w:lang w:eastAsia="ru-RU"/>
        </w:rPr>
        <w:t>и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Полойского сельсовета Краснозерского района Новосибирской области с правом решающего голоса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0"/>
          <w:lang w:eastAsia="ru-RU"/>
        </w:rPr>
        <w:t>Бровкину Нину Ивановну, 05.02.1957 года рождения,  образование среднее специальное, пенсионер, предложенную для назначения в состав комиссии  собранием избирателей по месту жительства.</w:t>
      </w:r>
    </w:p>
    <w:p w:rsidR="00F969CA" w:rsidRDefault="00F969CA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 w:rsidRPr="005C010B">
        <w:rPr>
          <w:rFonts w:ascii="Times New Roman" w:hAnsi="Times New Roman"/>
          <w:sz w:val="28"/>
          <w:szCs w:val="20"/>
          <w:lang w:eastAsia="ru-RU"/>
        </w:rPr>
        <w:t xml:space="preserve">2. </w:t>
      </w:r>
      <w:r w:rsidRPr="003A5DE9">
        <w:rPr>
          <w:rFonts w:ascii="Times New Roman" w:hAnsi="Times New Roman"/>
          <w:sz w:val="28"/>
          <w:szCs w:val="28"/>
        </w:rPr>
        <w:t>Направить копию настоящего решения в территориальную избирательную комиссию Краснозерского района Новосибирской области, в Избирательную комиссию Новосибирской области.</w:t>
      </w:r>
    </w:p>
    <w:p w:rsidR="00F969CA" w:rsidRPr="005C010B" w:rsidRDefault="00F969CA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 w:rsidRPr="005C010B">
        <w:rPr>
          <w:rFonts w:ascii="Times New Roman" w:hAnsi="Times New Roman"/>
          <w:sz w:val="28"/>
          <w:szCs w:val="20"/>
          <w:lang w:eastAsia="ru-RU"/>
        </w:rPr>
        <w:t>3.Опубликовать настоящее решени</w:t>
      </w:r>
      <w:r>
        <w:rPr>
          <w:rFonts w:ascii="Times New Roman" w:hAnsi="Times New Roman"/>
          <w:sz w:val="28"/>
          <w:szCs w:val="20"/>
          <w:lang w:eastAsia="ru-RU"/>
        </w:rPr>
        <w:t>е в периодическом печатном издании  «Бюллетень органов местного самоуправления Полойского сельсовета Краснозерского района Новосибирской области</w:t>
      </w:r>
      <w:r w:rsidRPr="005C010B">
        <w:rPr>
          <w:rFonts w:ascii="Times New Roman" w:hAnsi="Times New Roman"/>
          <w:sz w:val="28"/>
          <w:szCs w:val="20"/>
          <w:lang w:eastAsia="ru-RU"/>
        </w:rPr>
        <w:t>».</w:t>
      </w:r>
    </w:p>
    <w:p w:rsidR="00F969CA" w:rsidRDefault="00F969CA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0"/>
          <w:lang w:eastAsia="ru-RU"/>
        </w:rPr>
      </w:pPr>
    </w:p>
    <w:p w:rsidR="00F969CA" w:rsidRDefault="00F969CA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0"/>
          <w:lang w:eastAsia="ru-RU"/>
        </w:rPr>
      </w:pPr>
    </w:p>
    <w:p w:rsidR="00F969CA" w:rsidRDefault="00F969CA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0"/>
          <w:lang w:eastAsia="ru-RU"/>
        </w:rPr>
      </w:pPr>
    </w:p>
    <w:p w:rsidR="00F969CA" w:rsidRPr="0075439C" w:rsidRDefault="00F969CA" w:rsidP="0075439C">
      <w:pPr>
        <w:spacing w:after="0"/>
        <w:rPr>
          <w:rFonts w:ascii="Times New Roman" w:hAnsi="Times New Roman"/>
          <w:sz w:val="28"/>
          <w:szCs w:val="28"/>
        </w:rPr>
      </w:pPr>
      <w:r w:rsidRPr="0075439C">
        <w:rPr>
          <w:rFonts w:ascii="Times New Roman" w:hAnsi="Times New Roman"/>
          <w:sz w:val="28"/>
          <w:szCs w:val="28"/>
        </w:rPr>
        <w:t>Глава Полойского сельсовет</w:t>
      </w:r>
      <w:r>
        <w:rPr>
          <w:rFonts w:ascii="Times New Roman" w:hAnsi="Times New Roman"/>
          <w:sz w:val="28"/>
          <w:szCs w:val="28"/>
        </w:rPr>
        <w:t xml:space="preserve">а                            </w:t>
      </w:r>
      <w:r w:rsidRPr="0075439C">
        <w:rPr>
          <w:rFonts w:ascii="Times New Roman" w:hAnsi="Times New Roman"/>
          <w:sz w:val="28"/>
          <w:szCs w:val="28"/>
        </w:rPr>
        <w:t xml:space="preserve">Председатель Совета депутатов Краснозерского района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75439C">
        <w:rPr>
          <w:rFonts w:ascii="Times New Roman" w:hAnsi="Times New Roman"/>
          <w:sz w:val="28"/>
          <w:szCs w:val="28"/>
        </w:rPr>
        <w:t xml:space="preserve"> Полойского сельсовета                                               </w:t>
      </w:r>
    </w:p>
    <w:p w:rsidR="00F969CA" w:rsidRPr="0075439C" w:rsidRDefault="00F969CA" w:rsidP="0075439C">
      <w:pPr>
        <w:spacing w:after="0"/>
        <w:rPr>
          <w:rFonts w:ascii="Times New Roman" w:hAnsi="Times New Roman"/>
          <w:sz w:val="28"/>
          <w:szCs w:val="28"/>
        </w:rPr>
      </w:pPr>
      <w:r w:rsidRPr="0075439C">
        <w:rPr>
          <w:rFonts w:ascii="Times New Roman" w:hAnsi="Times New Roman"/>
          <w:sz w:val="28"/>
          <w:szCs w:val="28"/>
        </w:rPr>
        <w:t xml:space="preserve">Новосибирской области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75439C">
        <w:rPr>
          <w:rFonts w:ascii="Times New Roman" w:hAnsi="Times New Roman"/>
          <w:sz w:val="28"/>
          <w:szCs w:val="28"/>
        </w:rPr>
        <w:t>Краснозерского района</w:t>
      </w:r>
    </w:p>
    <w:p w:rsidR="00F969CA" w:rsidRPr="0075439C" w:rsidRDefault="00F969CA" w:rsidP="0075439C">
      <w:pPr>
        <w:spacing w:after="0"/>
        <w:rPr>
          <w:rFonts w:ascii="Times New Roman" w:hAnsi="Times New Roman"/>
          <w:sz w:val="28"/>
          <w:szCs w:val="28"/>
        </w:rPr>
      </w:pPr>
      <w:r w:rsidRPr="0075439C">
        <w:rPr>
          <w:rFonts w:ascii="Times New Roman" w:hAnsi="Times New Roman"/>
          <w:sz w:val="28"/>
          <w:szCs w:val="28"/>
        </w:rPr>
        <w:t>_____________С.А. Кречето</w:t>
      </w:r>
      <w:r>
        <w:rPr>
          <w:rFonts w:ascii="Times New Roman" w:hAnsi="Times New Roman"/>
          <w:sz w:val="28"/>
          <w:szCs w:val="28"/>
        </w:rPr>
        <w:t xml:space="preserve">ва                           </w:t>
      </w:r>
      <w:r w:rsidRPr="0075439C">
        <w:rPr>
          <w:rFonts w:ascii="Times New Roman" w:hAnsi="Times New Roman"/>
          <w:sz w:val="28"/>
          <w:szCs w:val="28"/>
        </w:rPr>
        <w:t xml:space="preserve">Новосибирской области       </w:t>
      </w:r>
    </w:p>
    <w:p w:rsidR="00F969CA" w:rsidRPr="0075439C" w:rsidRDefault="00F969CA" w:rsidP="0075439C">
      <w:pPr>
        <w:spacing w:after="0"/>
        <w:rPr>
          <w:rFonts w:ascii="Times New Roman" w:hAnsi="Times New Roman"/>
          <w:sz w:val="28"/>
          <w:szCs w:val="28"/>
        </w:rPr>
      </w:pPr>
      <w:r w:rsidRPr="0075439C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_____________М.В. </w:t>
      </w:r>
      <w:r w:rsidRPr="0075439C">
        <w:rPr>
          <w:rFonts w:ascii="Times New Roman" w:hAnsi="Times New Roman"/>
          <w:sz w:val="28"/>
          <w:szCs w:val="28"/>
        </w:rPr>
        <w:t xml:space="preserve">Кравченко  </w:t>
      </w:r>
    </w:p>
    <w:p w:rsidR="00F969CA" w:rsidRDefault="00F969CA" w:rsidP="00E620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F969CA" w:rsidSect="00FF2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07F"/>
    <w:rsid w:val="00061B4B"/>
    <w:rsid w:val="000F31C6"/>
    <w:rsid w:val="001914DC"/>
    <w:rsid w:val="001B1118"/>
    <w:rsid w:val="001D5D4A"/>
    <w:rsid w:val="002130C3"/>
    <w:rsid w:val="002431B1"/>
    <w:rsid w:val="00294EA1"/>
    <w:rsid w:val="003636F5"/>
    <w:rsid w:val="003A5DE9"/>
    <w:rsid w:val="003C7CAA"/>
    <w:rsid w:val="003F3E5B"/>
    <w:rsid w:val="003F7361"/>
    <w:rsid w:val="00405F26"/>
    <w:rsid w:val="00410CC0"/>
    <w:rsid w:val="00410D3D"/>
    <w:rsid w:val="00507CF0"/>
    <w:rsid w:val="0051204F"/>
    <w:rsid w:val="0054720A"/>
    <w:rsid w:val="005612EB"/>
    <w:rsid w:val="00562EE9"/>
    <w:rsid w:val="005B19F5"/>
    <w:rsid w:val="005B41DB"/>
    <w:rsid w:val="005C010B"/>
    <w:rsid w:val="005E7BE6"/>
    <w:rsid w:val="005F7698"/>
    <w:rsid w:val="00612AA1"/>
    <w:rsid w:val="00682A93"/>
    <w:rsid w:val="006A3646"/>
    <w:rsid w:val="0075439C"/>
    <w:rsid w:val="007544D8"/>
    <w:rsid w:val="0087179B"/>
    <w:rsid w:val="008F206D"/>
    <w:rsid w:val="00921213"/>
    <w:rsid w:val="009231AC"/>
    <w:rsid w:val="0093307F"/>
    <w:rsid w:val="0094166F"/>
    <w:rsid w:val="00984FC4"/>
    <w:rsid w:val="00990D15"/>
    <w:rsid w:val="00A832FF"/>
    <w:rsid w:val="00AE68B3"/>
    <w:rsid w:val="00BB19AC"/>
    <w:rsid w:val="00CA6EB9"/>
    <w:rsid w:val="00CD6F70"/>
    <w:rsid w:val="00CF1019"/>
    <w:rsid w:val="00D369AE"/>
    <w:rsid w:val="00D55EA0"/>
    <w:rsid w:val="00DA69C4"/>
    <w:rsid w:val="00DB5408"/>
    <w:rsid w:val="00DD161E"/>
    <w:rsid w:val="00E345CD"/>
    <w:rsid w:val="00E62039"/>
    <w:rsid w:val="00EB2AC5"/>
    <w:rsid w:val="00ED7C8B"/>
    <w:rsid w:val="00F77FD8"/>
    <w:rsid w:val="00F969CA"/>
    <w:rsid w:val="00FB0334"/>
    <w:rsid w:val="00FF2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039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360</TotalTime>
  <Pages>1</Pages>
  <Words>341</Words>
  <Characters>1948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nmts</cp:lastModifiedBy>
  <cp:revision>12</cp:revision>
  <cp:lastPrinted>2020-03-04T09:40:00Z</cp:lastPrinted>
  <dcterms:created xsi:type="dcterms:W3CDTF">2017-05-30T09:32:00Z</dcterms:created>
  <dcterms:modified xsi:type="dcterms:W3CDTF">2020-03-04T09:42:00Z</dcterms:modified>
</cp:coreProperties>
</file>